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5407AD">
        <w:rPr>
          <w:b/>
          <w:sz w:val="20"/>
          <w:szCs w:val="20"/>
        </w:rPr>
        <w:t>VERKLARING BESTUURDER OMTRENT RECHTMATIGHEID INSCHRIJVING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 xml:space="preserve">(model K-verklaring als bedoeld in art. </w:t>
      </w:r>
      <w:r w:rsidR="0006737E" w:rsidRPr="0006737E">
        <w:rPr>
          <w:sz w:val="20"/>
          <w:szCs w:val="20"/>
        </w:rPr>
        <w:t>7.21.3 van het ARW 2016</w:t>
      </w:r>
      <w:r w:rsidRPr="005407AD">
        <w:rPr>
          <w:sz w:val="20"/>
          <w:szCs w:val="20"/>
        </w:rPr>
        <w:t>)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BD5F2D" w:rsidRPr="005407AD" w:rsidRDefault="005407AD" w:rsidP="00BD5F2D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Behorende bij bestek </w:t>
      </w:r>
      <w:r w:rsidR="0006737E">
        <w:rPr>
          <w:sz w:val="20"/>
          <w:szCs w:val="20"/>
        </w:rPr>
        <w:t>VPR080.61</w:t>
      </w:r>
      <w:r w:rsidR="00BD5F2D">
        <w:rPr>
          <w:sz w:val="20"/>
          <w:szCs w:val="20"/>
        </w:rPr>
        <w:t>699</w:t>
      </w:r>
      <w:r w:rsidR="00B8273D">
        <w:rPr>
          <w:sz w:val="20"/>
          <w:szCs w:val="20"/>
        </w:rPr>
        <w:t xml:space="preserve"> </w:t>
      </w:r>
      <w:r w:rsidR="00E55C29">
        <w:rPr>
          <w:sz w:val="20"/>
          <w:szCs w:val="20"/>
        </w:rPr>
        <w:t xml:space="preserve">Regulier Onderhoud </w:t>
      </w:r>
      <w:r w:rsidR="00BD5F2D">
        <w:rPr>
          <w:sz w:val="20"/>
          <w:szCs w:val="20"/>
        </w:rPr>
        <w:t>Gras en Water</w:t>
      </w:r>
      <w:bookmarkStart w:id="0" w:name="_GoBack"/>
      <w:bookmarkEnd w:id="0"/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>Ondergetekende verklaart dat de onderhavige inschrijving niet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>tot stand is gekomen onder invloed van een overeenkomst, besluit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>of gedragingen in strijd met het Nederlandse of Europese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>mededingingsrecht.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>Aldus naar waarheid opgemaakt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 xml:space="preserve">op </w:t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  <w:t xml:space="preserve">: </w:t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  <w:t>1)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 xml:space="preserve">te </w:t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  <w:t xml:space="preserve">: </w:t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  <w:t>2)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 xml:space="preserve">door </w:t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  <w:t xml:space="preserve">: </w:t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  <w:t>3)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 xml:space="preserve">als bestuurder van </w:t>
      </w:r>
      <w:r w:rsidRPr="005407AD">
        <w:rPr>
          <w:sz w:val="20"/>
          <w:szCs w:val="20"/>
        </w:rPr>
        <w:tab/>
        <w:t xml:space="preserve">: </w:t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  <w:t>4)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 xml:space="preserve">die </w:t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  <w:t xml:space="preserve">: </w:t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</w:r>
      <w:r w:rsidRPr="005407AD">
        <w:rPr>
          <w:sz w:val="20"/>
          <w:szCs w:val="20"/>
        </w:rPr>
        <w:tab/>
        <w:t>5)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>ter zake van deze inschrijving of aanbieding rechtsgeldig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>vertegenwoordigt.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>Handtekening</w:t>
      </w:r>
      <w:r w:rsidRPr="005407AD">
        <w:rPr>
          <w:sz w:val="20"/>
          <w:szCs w:val="20"/>
        </w:rPr>
        <w:tab/>
        <w:t>: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 xml:space="preserve">1) </w:t>
      </w:r>
      <w:r w:rsidRPr="005407AD">
        <w:rPr>
          <w:sz w:val="20"/>
          <w:szCs w:val="20"/>
        </w:rPr>
        <w:tab/>
        <w:t>datum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 xml:space="preserve">2) </w:t>
      </w:r>
      <w:r w:rsidRPr="005407AD">
        <w:rPr>
          <w:sz w:val="20"/>
          <w:szCs w:val="20"/>
        </w:rPr>
        <w:tab/>
        <w:t>plaats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 xml:space="preserve">3) </w:t>
      </w:r>
      <w:r w:rsidRPr="005407AD">
        <w:rPr>
          <w:sz w:val="20"/>
          <w:szCs w:val="20"/>
        </w:rPr>
        <w:tab/>
        <w:t>naam en voorletters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 xml:space="preserve">4) </w:t>
      </w:r>
      <w:r w:rsidRPr="005407AD">
        <w:rPr>
          <w:sz w:val="20"/>
          <w:szCs w:val="20"/>
        </w:rPr>
        <w:tab/>
        <w:t>naam bedrijf</w:t>
      </w:r>
    </w:p>
    <w:p w:rsidR="007D7D4A" w:rsidRPr="005407AD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407AD">
        <w:rPr>
          <w:sz w:val="20"/>
          <w:szCs w:val="20"/>
        </w:rPr>
        <w:t xml:space="preserve">5) </w:t>
      </w:r>
      <w:r w:rsidRPr="005407AD">
        <w:rPr>
          <w:sz w:val="20"/>
          <w:szCs w:val="20"/>
        </w:rPr>
        <w:tab/>
        <w:t>naam bedrijf</w:t>
      </w:r>
    </w:p>
    <w:p w:rsidR="007D7D4A" w:rsidRPr="005407AD" w:rsidRDefault="007D7D4A" w:rsidP="007D7D4A">
      <w:pPr>
        <w:spacing w:line="284" w:lineRule="atLeast"/>
        <w:rPr>
          <w:sz w:val="20"/>
          <w:szCs w:val="20"/>
        </w:rPr>
      </w:pPr>
    </w:p>
    <w:p w:rsidR="0063764C" w:rsidRPr="005407AD" w:rsidRDefault="0063764C">
      <w:pPr>
        <w:rPr>
          <w:sz w:val="20"/>
          <w:szCs w:val="20"/>
        </w:rPr>
      </w:pPr>
    </w:p>
    <w:p w:rsidR="005407AD" w:rsidRPr="005407AD" w:rsidRDefault="005407AD">
      <w:pPr>
        <w:rPr>
          <w:sz w:val="20"/>
          <w:szCs w:val="20"/>
        </w:rPr>
      </w:pPr>
    </w:p>
    <w:sectPr w:rsidR="005407AD" w:rsidRPr="005407AD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4A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737E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07AD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75605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D7D4A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74598"/>
    <w:rsid w:val="00B8273D"/>
    <w:rsid w:val="00B82905"/>
    <w:rsid w:val="00B9377A"/>
    <w:rsid w:val="00BA2BF7"/>
    <w:rsid w:val="00BB4848"/>
    <w:rsid w:val="00BB5305"/>
    <w:rsid w:val="00BC5A9F"/>
    <w:rsid w:val="00BC6381"/>
    <w:rsid w:val="00BD442D"/>
    <w:rsid w:val="00BD5F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55C29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A0CEF7-3887-46AE-BFD3-D96E9CBC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7D7D4A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A2623BAD.dotm</Template>
  <TotalTime>6</TotalTime>
  <Pages>1</Pages>
  <Words>112</Words>
  <Characters>620</Characters>
  <Application>Microsoft Office Word</Application>
  <DocSecurity>0</DocSecurity>
  <Lines>5</Lines>
  <Paragraphs>1</Paragraphs>
  <ScaleCrop>false</ScaleCrop>
  <Company>Provincie Zuid-Holland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8</cp:revision>
  <dcterms:created xsi:type="dcterms:W3CDTF">2014-12-15T14:19:00Z</dcterms:created>
  <dcterms:modified xsi:type="dcterms:W3CDTF">2020-10-13T07:05:00Z</dcterms:modified>
</cp:coreProperties>
</file>